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E04" w:rsidRPr="00513FE6" w:rsidRDefault="006F4E04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E04" w:rsidRPr="00513FE6" w:rsidRDefault="006F4E0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6F4E04" w:rsidRPr="00513FE6" w:rsidRDefault="006F4E04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F4E04" w:rsidRPr="00513FE6" w:rsidRDefault="006F4E0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F4E04" w:rsidRDefault="006F4E04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6F4E04" w:rsidRPr="00E40E79" w:rsidRDefault="006F4E04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6F4E04" w:rsidRPr="00513FE6" w:rsidRDefault="006F4E04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2876</w:t>
      </w:r>
    </w:p>
    <w:p w:rsidR="006F4E04" w:rsidRPr="003C0768" w:rsidRDefault="006F4E04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6F4E04" w:rsidRPr="00E40E79" w:rsidRDefault="006F4E04" w:rsidP="00B05BA8">
      <w:pPr>
        <w:rPr>
          <w:rFonts w:ascii="Century" w:hAnsi="Century"/>
          <w:sz w:val="18"/>
          <w:szCs w:val="26"/>
          <w:lang w:val="uk-UA"/>
        </w:rPr>
      </w:pPr>
    </w:p>
    <w:p w:rsidR="006F4E04" w:rsidRPr="003C0768" w:rsidRDefault="006F4E0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Мільчановському Василю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6F4E04" w:rsidRPr="00E40E79" w:rsidRDefault="006F4E04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6F4E04" w:rsidRPr="003C0768" w:rsidRDefault="006F4E04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Мільчановському Василю Васильовичу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6F4E04" w:rsidRPr="003C0768" w:rsidRDefault="006F4E04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6F4E04" w:rsidRDefault="006F4E04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Мільчановському Василю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0,4000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3,9464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4620980800:04:000:0087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6F4E04" w:rsidRPr="007C76DF" w:rsidRDefault="006F4E0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Мільчановському Василю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0,4000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6F4E04" w:rsidRPr="003C0768" w:rsidRDefault="006F4E0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F4E04" w:rsidRPr="003C0768" w:rsidRDefault="006F4E0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6F4E04" w:rsidRDefault="006F4E04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6F4E04" w:rsidRPr="003C0768" w:rsidRDefault="006F4E04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6F4E04" w:rsidRDefault="006F4E04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6F4E04" w:rsidSect="006F4E04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6F4E04" w:rsidRPr="003C0768" w:rsidRDefault="006F4E0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6F4E04" w:rsidRPr="003C0768" w:rsidSect="006F4E04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6F4E04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74EBD3C-CA5D-4378-82B0-439FB7930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2</Pages>
  <Words>326</Words>
  <Characters>2320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2021-11-11T08:00:00Z</dcterms:created>
  <dcterms:modified xsi:type="dcterms:W3CDTF">2021-11-11T08:00:00Z</dcterms:modified>
</cp:coreProperties>
</file>